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9081C" w14:textId="61CFF58F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MARLOWE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020C48A4" w14:textId="2C4B7F51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6001B2" w14:textId="692DEE24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15CB2C" w14:textId="1C0A58B0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Marlowe.</w:t>
      </w:r>
    </w:p>
    <w:p w14:paraId="53F91860" w14:textId="49F05B28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24-394)</w:t>
      </w:r>
    </w:p>
    <w:p w14:paraId="24E5E606" w14:textId="0E9C399A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Rodyngton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1A5A899C" w14:textId="1E5DF626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8C66E" w14:textId="6CA12D65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5767CF" w14:textId="1CF6AC23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Jun.1414</w:t>
      </w:r>
      <w:r>
        <w:rPr>
          <w:rFonts w:ascii="Times New Roman" w:hAnsi="Times New Roman" w:cs="Times New Roman"/>
          <w:sz w:val="24"/>
          <w:szCs w:val="24"/>
        </w:rPr>
        <w:tab/>
        <w:t>They were married.   (ibid.)</w:t>
      </w:r>
    </w:p>
    <w:p w14:paraId="3E3684F8" w14:textId="4C97F828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7FD1B" w14:textId="1C55E833" w:rsid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B9BBE1" w14:textId="74B718C6" w:rsidR="001477D7" w:rsidRPr="001477D7" w:rsidRDefault="001477D7" w:rsidP="00311C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4F3D5C9E" w14:textId="621F8BFF" w:rsidR="00311CBC" w:rsidRPr="00311CBC" w:rsidRDefault="00311CB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11CBC" w:rsidRPr="00311C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9F53" w14:textId="77777777" w:rsidR="008B3DD0" w:rsidRDefault="008B3DD0" w:rsidP="009139A6">
      <w:r>
        <w:separator/>
      </w:r>
    </w:p>
  </w:endnote>
  <w:endnote w:type="continuationSeparator" w:id="0">
    <w:p w14:paraId="671DF348" w14:textId="77777777" w:rsidR="008B3DD0" w:rsidRDefault="008B3D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B285E" w14:textId="77777777" w:rsidR="008B3DD0" w:rsidRDefault="008B3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F88A" w14:textId="77777777" w:rsidR="008B3DD0" w:rsidRPr="009139A6" w:rsidRDefault="008B3DD0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8C05" w14:textId="77777777" w:rsidR="008B3DD0" w:rsidRDefault="008B3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2FCC" w14:textId="77777777" w:rsidR="008B3DD0" w:rsidRDefault="008B3DD0" w:rsidP="009139A6">
      <w:r>
        <w:separator/>
      </w:r>
    </w:p>
  </w:footnote>
  <w:footnote w:type="continuationSeparator" w:id="0">
    <w:p w14:paraId="788135BC" w14:textId="77777777" w:rsidR="008B3DD0" w:rsidRDefault="008B3D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3B1A" w14:textId="77777777" w:rsidR="008B3DD0" w:rsidRDefault="008B3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7B98" w14:textId="77777777" w:rsidR="008B3DD0" w:rsidRDefault="008B3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7421" w14:textId="77777777" w:rsidR="008B3DD0" w:rsidRDefault="008B3D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CBC"/>
    <w:rsid w:val="000666E0"/>
    <w:rsid w:val="000B0316"/>
    <w:rsid w:val="001477D7"/>
    <w:rsid w:val="002510B7"/>
    <w:rsid w:val="00311CBC"/>
    <w:rsid w:val="005C130B"/>
    <w:rsid w:val="00826F5C"/>
    <w:rsid w:val="008B3DD0"/>
    <w:rsid w:val="009139A6"/>
    <w:rsid w:val="009448BB"/>
    <w:rsid w:val="00A3176C"/>
    <w:rsid w:val="00AE65F8"/>
    <w:rsid w:val="00BA00AB"/>
    <w:rsid w:val="00CB4ED9"/>
    <w:rsid w:val="00E408EB"/>
    <w:rsid w:val="00E934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DA020"/>
  <w15:chartTrackingRefBased/>
  <w15:docId w15:val="{1848922F-37D0-4360-9B68-579C5B9A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2021-04-25T18:19:00Z</dcterms:created>
  <dcterms:modified xsi:type="dcterms:W3CDTF">2021-04-25T19:21:00Z</dcterms:modified>
</cp:coreProperties>
</file>